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B31" w:rsidRPr="00CB5B5E" w:rsidRDefault="00DE7E0F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hAnsi="Arial"/>
          <w:b/>
          <w:noProof/>
          <w:sz w:val="24"/>
          <w:lang w:eastAsia="en-US"/>
        </w:rPr>
        <w:t>3GPP TSG RAN Meeting #</w:t>
      </w:r>
      <w:r w:rsidR="009E7C64">
        <w:rPr>
          <w:rFonts w:ascii="Arial" w:hAnsi="Arial"/>
          <w:b/>
          <w:noProof/>
          <w:sz w:val="24"/>
          <w:lang w:eastAsia="en-US"/>
        </w:rPr>
        <w:t>8</w:t>
      </w:r>
      <w:r w:rsidR="004A230C">
        <w:rPr>
          <w:rFonts w:ascii="Arial" w:hAnsi="Arial"/>
          <w:b/>
          <w:noProof/>
          <w:sz w:val="24"/>
          <w:lang w:eastAsia="zh-CN"/>
        </w:rPr>
        <w:t>4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  <w:r w:rsidR="002C7234" w:rsidRPr="002C7234">
        <w:rPr>
          <w:rFonts w:ascii="Arial" w:hAnsi="Arial"/>
          <w:b/>
          <w:noProof/>
          <w:sz w:val="24"/>
          <w:lang w:eastAsia="en-US"/>
        </w:rPr>
        <w:t>RP-</w:t>
      </w:r>
      <w:r w:rsidR="004A230C">
        <w:rPr>
          <w:rFonts w:ascii="Arial" w:hAnsi="Arial"/>
          <w:b/>
          <w:noProof/>
          <w:sz w:val="24"/>
          <w:lang w:eastAsia="en-US"/>
        </w:rPr>
        <w:t>19</w:t>
      </w:r>
      <w:r w:rsidR="00A766F4">
        <w:rPr>
          <w:rFonts w:ascii="Arial" w:hAnsi="Arial" w:hint="eastAsia"/>
          <w:b/>
          <w:noProof/>
          <w:sz w:val="24"/>
          <w:lang w:eastAsia="zh-CN"/>
        </w:rPr>
        <w:t>1</w:t>
      </w:r>
      <w:r w:rsidR="00E9633C">
        <w:rPr>
          <w:rFonts w:ascii="Arial" w:hAnsi="Arial"/>
          <w:b/>
          <w:noProof/>
          <w:sz w:val="24"/>
          <w:lang w:eastAsia="zh-CN"/>
        </w:rPr>
        <w:t>504</w:t>
      </w:r>
    </w:p>
    <w:p w:rsidR="006D6B31" w:rsidRPr="00CB5B5E" w:rsidRDefault="004A230C" w:rsidP="006D6B3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>
        <w:rPr>
          <w:rFonts w:ascii="Arial" w:eastAsia="宋体" w:hAnsi="Arial"/>
          <w:b/>
          <w:noProof/>
          <w:sz w:val="24"/>
          <w:lang w:eastAsia="en-US"/>
        </w:rPr>
        <w:t>Newport Beach, USA, June 3-6</w:t>
      </w:r>
      <w:r w:rsidRPr="00784D02">
        <w:rPr>
          <w:rFonts w:ascii="Arial" w:eastAsia="宋体" w:hAnsi="Arial"/>
          <w:b/>
          <w:noProof/>
          <w:sz w:val="24"/>
          <w:lang w:eastAsia="en-US"/>
        </w:rPr>
        <w:t>, 201</w:t>
      </w:r>
      <w:r>
        <w:rPr>
          <w:rFonts w:ascii="Arial" w:eastAsia="宋体" w:hAnsi="Arial"/>
          <w:b/>
          <w:noProof/>
          <w:sz w:val="24"/>
          <w:lang w:eastAsia="en-US"/>
        </w:rPr>
        <w:t>9</w:t>
      </w:r>
      <w:r w:rsidR="006D6B31" w:rsidRPr="00CB5B5E">
        <w:rPr>
          <w:rFonts w:ascii="Arial" w:hAnsi="Arial"/>
          <w:b/>
          <w:noProof/>
          <w:sz w:val="24"/>
          <w:lang w:eastAsia="en-US"/>
        </w:rPr>
        <w:tab/>
      </w:r>
    </w:p>
    <w:p w:rsidR="006D6B31" w:rsidRDefault="006D6B31"/>
    <w:p w:rsidR="006D6B31" w:rsidRPr="00C26357" w:rsidRDefault="006D6B31" w:rsidP="006D6B31">
      <w:pPr>
        <w:pStyle w:val="CRCoverPage"/>
        <w:tabs>
          <w:tab w:val="left" w:pos="1985"/>
          <w:tab w:val="left" w:pos="2410"/>
        </w:tabs>
        <w:spacing w:line="276" w:lineRule="auto"/>
        <w:rPr>
          <w:rFonts w:eastAsiaTheme="minorEastAsia" w:cs="Arial"/>
          <w:b/>
          <w:bCs/>
          <w:sz w:val="24"/>
          <w:lang w:val="en-US" w:eastAsia="zh-CN"/>
        </w:rPr>
      </w:pPr>
      <w:r w:rsidRPr="00BC314D">
        <w:rPr>
          <w:rFonts w:cs="Arial"/>
          <w:b/>
          <w:bCs/>
          <w:sz w:val="24"/>
          <w:lang w:val="en-US"/>
        </w:rPr>
        <w:t>Agenda item:</w:t>
      </w:r>
      <w:r w:rsidRPr="00BC314D">
        <w:rPr>
          <w:rFonts w:cs="Arial"/>
          <w:b/>
          <w:bCs/>
          <w:sz w:val="24"/>
          <w:lang w:val="en-US"/>
        </w:rPr>
        <w:tab/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9.</w:t>
      </w:r>
      <w:r w:rsidR="00A80700">
        <w:rPr>
          <w:rFonts w:eastAsiaTheme="minorEastAsia" w:cs="Arial" w:hint="eastAsia"/>
          <w:b/>
          <w:bCs/>
          <w:sz w:val="24"/>
          <w:lang w:val="en-US" w:eastAsia="zh-CN"/>
        </w:rPr>
        <w:t>3</w:t>
      </w:r>
      <w:r w:rsidR="00C26357">
        <w:rPr>
          <w:rFonts w:eastAsiaTheme="minorEastAsia" w:cs="Arial" w:hint="eastAsia"/>
          <w:b/>
          <w:bCs/>
          <w:sz w:val="24"/>
          <w:lang w:val="en-US" w:eastAsia="zh-CN"/>
        </w:rPr>
        <w:t>.</w:t>
      </w:r>
      <w:r w:rsidR="004A230C">
        <w:rPr>
          <w:rFonts w:eastAsiaTheme="minorEastAsia" w:cs="Arial"/>
          <w:b/>
          <w:bCs/>
          <w:sz w:val="24"/>
          <w:lang w:val="en-US" w:eastAsia="zh-CN"/>
        </w:rPr>
        <w:t>1</w:t>
      </w:r>
    </w:p>
    <w:p w:rsidR="006D6B31" w:rsidRPr="00C00BFD" w:rsidRDefault="006D6B31" w:rsidP="006D6B31">
      <w:pPr>
        <w:tabs>
          <w:tab w:val="left" w:pos="1985"/>
          <w:tab w:val="left" w:pos="2410"/>
        </w:tabs>
        <w:spacing w:line="276" w:lineRule="auto"/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 w:rsidRPr="00C00BFD">
        <w:rPr>
          <w:rFonts w:ascii="Arial" w:hAnsi="Arial" w:cs="Arial"/>
          <w:b/>
          <w:bCs/>
          <w:sz w:val="24"/>
          <w:lang w:val="en-US"/>
        </w:rPr>
        <w:t>Source:</w:t>
      </w:r>
      <w:r w:rsidRPr="00C00BFD">
        <w:rPr>
          <w:rFonts w:ascii="Arial" w:hAnsi="Arial" w:cs="Arial"/>
          <w:b/>
          <w:bCs/>
          <w:sz w:val="24"/>
          <w:lang w:val="en-US"/>
        </w:rPr>
        <w:tab/>
      </w:r>
      <w:r w:rsidR="001E2BBB">
        <w:rPr>
          <w:rFonts w:ascii="Arial" w:hAnsi="Arial" w:cs="Arial"/>
          <w:b/>
          <w:bCs/>
          <w:sz w:val="24"/>
          <w:lang w:val="en-US"/>
        </w:rPr>
        <w:t xml:space="preserve">Huawei, </w:t>
      </w:r>
      <w:r w:rsidR="00310B56">
        <w:rPr>
          <w:rFonts w:ascii="Arial" w:hAnsi="Arial" w:cs="Arial" w:hint="eastAsia"/>
          <w:b/>
          <w:bCs/>
          <w:sz w:val="24"/>
          <w:lang w:val="en-US" w:eastAsia="zh-CN"/>
        </w:rPr>
        <w:t>Ericsson, Telecom Italia</w:t>
      </w:r>
    </w:p>
    <w:p w:rsidR="006D6B31" w:rsidRDefault="006D6B31" w:rsidP="00350FA3">
      <w:pPr>
        <w:spacing w:line="276" w:lineRule="auto"/>
        <w:ind w:left="1985" w:hanging="1985"/>
        <w:rPr>
          <w:rFonts w:ascii="Arial" w:hAnsi="Arial" w:cs="Arial"/>
          <w:b/>
          <w:bCs/>
          <w:sz w:val="24"/>
        </w:rPr>
      </w:pPr>
      <w:r w:rsidRPr="00B704B9">
        <w:rPr>
          <w:rFonts w:ascii="Arial" w:hAnsi="Arial" w:cs="Arial"/>
          <w:b/>
          <w:bCs/>
          <w:sz w:val="24"/>
        </w:rPr>
        <w:t>Title:</w:t>
      </w:r>
      <w:r w:rsidRPr="00B704B9">
        <w:rPr>
          <w:rFonts w:ascii="Arial" w:hAnsi="Arial" w:cs="Arial"/>
          <w:b/>
          <w:bCs/>
          <w:sz w:val="24"/>
        </w:rPr>
        <w:tab/>
      </w:r>
      <w:r w:rsidR="00631D8F" w:rsidRPr="00631D8F">
        <w:rPr>
          <w:rFonts w:ascii="Arial" w:hAnsi="Arial" w:cs="Arial"/>
          <w:b/>
          <w:bCs/>
          <w:sz w:val="24"/>
        </w:rPr>
        <w:t xml:space="preserve">IMT-2020 </w:t>
      </w:r>
      <w:r w:rsidR="00EE5B51">
        <w:rPr>
          <w:rFonts w:ascii="Arial" w:hAnsi="Arial" w:cs="Arial" w:hint="eastAsia"/>
          <w:b/>
          <w:bCs/>
          <w:sz w:val="24"/>
          <w:lang w:eastAsia="zh-CN"/>
        </w:rPr>
        <w:t>c</w:t>
      </w:r>
      <w:r w:rsidR="00EE5B51" w:rsidRPr="00EE5B51">
        <w:rPr>
          <w:rFonts w:ascii="Arial" w:hAnsi="Arial" w:cs="Arial"/>
          <w:b/>
          <w:bCs/>
          <w:sz w:val="24"/>
        </w:rPr>
        <w:t>haracteristics</w:t>
      </w:r>
      <w:r w:rsidR="00EE5B51">
        <w:rPr>
          <w:rFonts w:ascii="Arial" w:hAnsi="Arial" w:cs="Arial"/>
          <w:b/>
          <w:bCs/>
          <w:sz w:val="24"/>
        </w:rPr>
        <w:t xml:space="preserve"> </w:t>
      </w:r>
      <w:r w:rsidR="00631D8F" w:rsidRPr="00631D8F">
        <w:rPr>
          <w:rFonts w:ascii="Arial" w:hAnsi="Arial" w:cs="Arial"/>
          <w:b/>
          <w:bCs/>
          <w:sz w:val="24"/>
        </w:rPr>
        <w:t xml:space="preserve">template </w:t>
      </w:r>
      <w:r w:rsidR="004B2B34">
        <w:rPr>
          <w:rFonts w:ascii="Arial" w:hAnsi="Arial" w:cs="Arial"/>
          <w:b/>
          <w:bCs/>
          <w:sz w:val="24"/>
        </w:rPr>
        <w:t xml:space="preserve">for SRIT </w:t>
      </w:r>
      <w:r w:rsidR="00720B00">
        <w:rPr>
          <w:rFonts w:ascii="Arial" w:hAnsi="Arial" w:cs="Arial"/>
          <w:b/>
          <w:bCs/>
          <w:sz w:val="24"/>
        </w:rPr>
        <w:t>(Cover page)</w:t>
      </w:r>
    </w:p>
    <w:p w:rsidR="006D6B31" w:rsidRDefault="006D6B31" w:rsidP="006D6B31">
      <w:pPr>
        <w:tabs>
          <w:tab w:val="left" w:pos="1985"/>
          <w:tab w:val="left" w:pos="2410"/>
        </w:tabs>
        <w:spacing w:line="276" w:lineRule="auto"/>
        <w:rPr>
          <w:rFonts w:ascii="Arial" w:hAnsi="Arial" w:cs="Arial"/>
          <w:b/>
          <w:bCs/>
          <w:sz w:val="24"/>
          <w:lang w:eastAsia="zh-CN"/>
        </w:rPr>
      </w:pPr>
      <w:r w:rsidRPr="00B704B9">
        <w:rPr>
          <w:rFonts w:ascii="Arial" w:hAnsi="Arial" w:cs="Arial"/>
          <w:b/>
          <w:bCs/>
          <w:sz w:val="24"/>
        </w:rPr>
        <w:t>Document for:</w:t>
      </w:r>
      <w:r w:rsidRPr="00B704B9">
        <w:rPr>
          <w:rFonts w:ascii="Arial" w:hAnsi="Arial" w:cs="Arial"/>
          <w:b/>
          <w:bCs/>
          <w:sz w:val="24"/>
        </w:rPr>
        <w:tab/>
      </w:r>
      <w:r w:rsidR="000C5B3A">
        <w:rPr>
          <w:rFonts w:ascii="Arial" w:hAnsi="Arial" w:cs="Arial"/>
          <w:b/>
          <w:bCs/>
          <w:sz w:val="24"/>
          <w:lang w:eastAsia="zh-CN"/>
        </w:rPr>
        <w:t>Approval</w:t>
      </w:r>
    </w:p>
    <w:p w:rsidR="006D6B31" w:rsidRDefault="00065605" w:rsidP="006D6B31">
      <w:pPr>
        <w:pStyle w:val="1"/>
      </w:pPr>
      <w:r>
        <w:rPr>
          <w:rFonts w:hint="eastAsia"/>
        </w:rPr>
        <w:t>1</w:t>
      </w:r>
      <w:r>
        <w:rPr>
          <w:rFonts w:hint="eastAsia"/>
        </w:rPr>
        <w:tab/>
      </w:r>
      <w:r w:rsidR="00EE1731">
        <w:t>Introduction</w:t>
      </w:r>
    </w:p>
    <w:p w:rsidR="00961041" w:rsidRDefault="007A056C" w:rsidP="002C7234">
      <w:pPr>
        <w:spacing w:beforeLines="50" w:before="120"/>
      </w:pPr>
      <w:r w:rsidRPr="007A056C">
        <w:t xml:space="preserve">This </w:t>
      </w:r>
      <w:r>
        <w:t>document provides the</w:t>
      </w:r>
      <w:r w:rsidR="00395468">
        <w:rPr>
          <w:rFonts w:hint="eastAsia"/>
          <w:lang w:eastAsia="zh-CN"/>
        </w:rPr>
        <w:t xml:space="preserve"> </w:t>
      </w:r>
      <w:r w:rsidR="00ED157D">
        <w:rPr>
          <w:lang w:eastAsia="zh-CN"/>
        </w:rPr>
        <w:t>final</w:t>
      </w:r>
      <w:r w:rsidR="00ED157D">
        <w:rPr>
          <w:rFonts w:hint="eastAsia"/>
          <w:lang w:eastAsia="zh-CN"/>
        </w:rPr>
        <w:t xml:space="preserve"> </w:t>
      </w:r>
      <w:r w:rsidR="00EE5B51">
        <w:rPr>
          <w:lang w:eastAsia="zh-CN"/>
        </w:rPr>
        <w:t>c</w:t>
      </w:r>
      <w:r w:rsidR="00EE5B51" w:rsidRPr="00EE5B51">
        <w:rPr>
          <w:lang w:eastAsia="zh-CN"/>
        </w:rPr>
        <w:t>haracteristics</w:t>
      </w:r>
      <w:r w:rsidR="00EE5B51">
        <w:rPr>
          <w:lang w:eastAsia="zh-CN"/>
        </w:rPr>
        <w:t xml:space="preserve"> </w:t>
      </w:r>
      <w:r w:rsidR="00835723">
        <w:rPr>
          <w:rFonts w:hint="eastAsia"/>
          <w:lang w:eastAsia="zh-CN"/>
        </w:rPr>
        <w:t>template</w:t>
      </w:r>
      <w:r w:rsidR="00835723">
        <w:rPr>
          <w:lang w:eastAsia="zh-CN"/>
        </w:rPr>
        <w:t xml:space="preserve"> for SRIT</w:t>
      </w:r>
      <w:r w:rsidR="00395468">
        <w:rPr>
          <w:rFonts w:hint="eastAsia"/>
          <w:lang w:eastAsia="zh-CN"/>
        </w:rPr>
        <w:t xml:space="preserve"> for </w:t>
      </w:r>
      <w:r w:rsidR="002363C4">
        <w:rPr>
          <w:lang w:eastAsia="zh-CN"/>
        </w:rPr>
        <w:t>final</w:t>
      </w:r>
      <w:r w:rsidR="00395468">
        <w:rPr>
          <w:rFonts w:hint="eastAsia"/>
          <w:lang w:eastAsia="zh-CN"/>
        </w:rPr>
        <w:t xml:space="preserve"> submission to ITU-R</w:t>
      </w:r>
      <w:r w:rsidR="0000005C" w:rsidRPr="007A056C">
        <w:t>.</w:t>
      </w:r>
      <w:r w:rsidR="00961041">
        <w:t xml:space="preserve"> </w:t>
      </w:r>
    </w:p>
    <w:p w:rsidR="00595DA4" w:rsidRDefault="00662226" w:rsidP="00595DA4">
      <w:pPr>
        <w:pStyle w:val="1"/>
      </w:pPr>
      <w:r>
        <w:rPr>
          <w:rFonts w:hint="eastAsia"/>
        </w:rPr>
        <w:t>2</w:t>
      </w:r>
      <w:r>
        <w:rPr>
          <w:rFonts w:hint="eastAsia"/>
        </w:rPr>
        <w:tab/>
      </w:r>
      <w:r w:rsidR="00531F6C">
        <w:t>Proposal</w:t>
      </w:r>
    </w:p>
    <w:p w:rsidR="00D21DBC" w:rsidRPr="004A2ACF" w:rsidRDefault="0054703C" w:rsidP="00D21DB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</w:t>
      </w:r>
      <w:r w:rsidR="000378E4">
        <w:rPr>
          <w:lang w:val="en-US" w:eastAsia="zh-CN"/>
        </w:rPr>
        <w:t xml:space="preserve">approve the </w:t>
      </w:r>
      <w:r w:rsidR="00395468">
        <w:rPr>
          <w:rFonts w:hint="eastAsia"/>
          <w:lang w:val="en-US" w:eastAsia="zh-CN"/>
        </w:rPr>
        <w:t xml:space="preserve">attached </w:t>
      </w:r>
      <w:r w:rsidR="00EE5B51">
        <w:rPr>
          <w:lang w:eastAsia="zh-CN"/>
        </w:rPr>
        <w:t>c</w:t>
      </w:r>
      <w:r w:rsidR="00EE5B51" w:rsidRPr="00EE5B51">
        <w:rPr>
          <w:lang w:eastAsia="zh-CN"/>
        </w:rPr>
        <w:t>haracteristics</w:t>
      </w:r>
      <w:r w:rsidR="00EE5B51">
        <w:rPr>
          <w:lang w:eastAsia="zh-CN"/>
        </w:rPr>
        <w:t xml:space="preserve"> </w:t>
      </w:r>
      <w:r w:rsidR="00395468">
        <w:rPr>
          <w:rFonts w:hint="eastAsia"/>
          <w:lang w:val="en-US" w:eastAsia="zh-CN"/>
        </w:rPr>
        <w:t>template</w:t>
      </w:r>
      <w:r w:rsidR="00835723">
        <w:rPr>
          <w:lang w:val="en-US" w:eastAsia="zh-CN"/>
        </w:rPr>
        <w:t xml:space="preserve"> for SRIT</w:t>
      </w:r>
      <w:bookmarkStart w:id="0" w:name="_GoBack"/>
      <w:bookmarkEnd w:id="0"/>
      <w:r w:rsidR="00395468">
        <w:rPr>
          <w:rFonts w:hint="eastAsia"/>
          <w:lang w:val="en-US" w:eastAsia="zh-CN"/>
        </w:rPr>
        <w:t xml:space="preserve"> for </w:t>
      </w:r>
      <w:r w:rsidR="005C2843">
        <w:rPr>
          <w:rFonts w:hint="eastAsia"/>
          <w:lang w:eastAsia="zh-CN"/>
        </w:rPr>
        <w:t xml:space="preserve">final </w:t>
      </w:r>
      <w:r w:rsidR="00395468">
        <w:rPr>
          <w:rFonts w:hint="eastAsia"/>
          <w:lang w:eastAsia="zh-CN"/>
        </w:rPr>
        <w:t>submission to ITU-R</w:t>
      </w:r>
      <w:r w:rsidR="00123DCF">
        <w:rPr>
          <w:lang w:val="en-US" w:eastAsia="zh-CN"/>
        </w:rPr>
        <w:t>.</w:t>
      </w:r>
    </w:p>
    <w:sectPr w:rsidR="00D21DBC" w:rsidRPr="004A2ACF" w:rsidSect="00862946">
      <w:headerReference w:type="even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1125" w:rsidRDefault="006A1125">
      <w:pPr>
        <w:spacing w:after="0"/>
      </w:pPr>
      <w:r>
        <w:separator/>
      </w:r>
    </w:p>
  </w:endnote>
  <w:endnote w:type="continuationSeparator" w:id="0">
    <w:p w:rsidR="006A1125" w:rsidRDefault="006A11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rutigerNext LT Medium">
    <w:altName w:val="Times New Roman"/>
    <w:charset w:val="00"/>
    <w:family w:val="swiss"/>
    <w:pitch w:val="variable"/>
    <w:sig w:usb0="A00000AF" w:usb1="4000204A" w:usb2="0000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1125" w:rsidRDefault="006A1125">
      <w:pPr>
        <w:spacing w:after="0"/>
      </w:pPr>
      <w:r>
        <w:separator/>
      </w:r>
    </w:p>
  </w:footnote>
  <w:footnote w:type="continuationSeparator" w:id="0">
    <w:p w:rsidR="006A1125" w:rsidRDefault="006A11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08B2" w:rsidRDefault="00CC1FAC">
    <w:r>
      <w:t xml:space="preserve">Page </w:t>
    </w:r>
    <w:r w:rsidR="00751FE0">
      <w:fldChar w:fldCharType="begin"/>
    </w:r>
    <w:r>
      <w:instrText>PAGE</w:instrText>
    </w:r>
    <w:r w:rsidR="00751FE0">
      <w:fldChar w:fldCharType="separate"/>
    </w:r>
    <w:r>
      <w:t>4</w:t>
    </w:r>
    <w:r w:rsidR="00751FE0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31.9pt;height:24.45pt" o:bullet="t">
        <v:imagedata r:id="rId1" o:title="artB500"/>
      </v:shape>
    </w:pict>
  </w:numPicBullet>
  <w:abstractNum w:abstractNumId="0" w15:restartNumberingAfterBreak="0">
    <w:nsid w:val="02507927"/>
    <w:multiLevelType w:val="hybridMultilevel"/>
    <w:tmpl w:val="4FF01B8C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3ED46D4"/>
    <w:multiLevelType w:val="hybridMultilevel"/>
    <w:tmpl w:val="D39816A4"/>
    <w:lvl w:ilvl="0" w:tplc="EA3A46D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D6330A">
      <w:start w:val="38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ACD664">
      <w:start w:val="38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92016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AC8A9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A28F69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F450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529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26909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042B4B"/>
    <w:multiLevelType w:val="hybridMultilevel"/>
    <w:tmpl w:val="340C24F8"/>
    <w:lvl w:ilvl="0" w:tplc="8FAE96E8">
      <w:start w:val="1"/>
      <w:numFmt w:val="bullet"/>
      <w:lvlText w:val="⁻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3EE3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70ADDC">
      <w:start w:val="1"/>
      <w:numFmt w:val="bullet"/>
      <w:lvlText w:val="⁻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70E1910" w:tentative="1">
      <w:start w:val="1"/>
      <w:numFmt w:val="bullet"/>
      <w:lvlText w:val="⁻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546816" w:tentative="1">
      <w:start w:val="1"/>
      <w:numFmt w:val="bullet"/>
      <w:lvlText w:val="⁻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BCCD85C" w:tentative="1">
      <w:start w:val="1"/>
      <w:numFmt w:val="bullet"/>
      <w:lvlText w:val="⁻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B980F9A2" w:tentative="1">
      <w:start w:val="1"/>
      <w:numFmt w:val="bullet"/>
      <w:lvlText w:val="⁻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F12A328" w:tentative="1">
      <w:start w:val="1"/>
      <w:numFmt w:val="bullet"/>
      <w:lvlText w:val="⁻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FB2388E" w:tentative="1">
      <w:start w:val="1"/>
      <w:numFmt w:val="bullet"/>
      <w:lvlText w:val="⁻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043525CA"/>
    <w:multiLevelType w:val="hybridMultilevel"/>
    <w:tmpl w:val="E9C0ECF6"/>
    <w:lvl w:ilvl="0" w:tplc="51848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CC6A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00FA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32FE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464B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6E7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408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2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58C0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8C61E1"/>
    <w:multiLevelType w:val="hybridMultilevel"/>
    <w:tmpl w:val="98A47164"/>
    <w:lvl w:ilvl="0" w:tplc="753C0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4465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46049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B4ACAA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F123D9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A6761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26F28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46E011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1F8CAC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F5A29"/>
    <w:multiLevelType w:val="hybridMultilevel"/>
    <w:tmpl w:val="47086850"/>
    <w:lvl w:ilvl="0" w:tplc="1C34466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4E0424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39CDC8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8018D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58EFA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4C93E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B2608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F0E1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9281DF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A7942"/>
    <w:multiLevelType w:val="hybridMultilevel"/>
    <w:tmpl w:val="5EA4280A"/>
    <w:lvl w:ilvl="0" w:tplc="879005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0A063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C6D4E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0EC3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CAAFB4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68D62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C680A3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96CA5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C42A78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B61DB"/>
    <w:multiLevelType w:val="hybridMultilevel"/>
    <w:tmpl w:val="1034E916"/>
    <w:lvl w:ilvl="0" w:tplc="9B3851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0695CFC"/>
    <w:multiLevelType w:val="hybridMultilevel"/>
    <w:tmpl w:val="D23E3EAA"/>
    <w:lvl w:ilvl="0" w:tplc="88548E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C2857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0187A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1A0A4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F2BC7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DAA67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CE651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14421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920C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1DB6796"/>
    <w:multiLevelType w:val="hybridMultilevel"/>
    <w:tmpl w:val="B0647446"/>
    <w:lvl w:ilvl="0" w:tplc="C3EE334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24F4BC9"/>
    <w:multiLevelType w:val="hybridMultilevel"/>
    <w:tmpl w:val="3A4009A4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6A7D23"/>
    <w:multiLevelType w:val="hybridMultilevel"/>
    <w:tmpl w:val="E3828FA6"/>
    <w:lvl w:ilvl="0" w:tplc="461AD32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5AD5F0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AEACF3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9A1D3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6D8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30F3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63EF04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89AD3C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01610C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634D5D"/>
    <w:multiLevelType w:val="hybridMultilevel"/>
    <w:tmpl w:val="4866FAA8"/>
    <w:lvl w:ilvl="0" w:tplc="B0E48BA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040F7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2C66C7A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EC071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12DC3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36ACEB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A0C6D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EE2CE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2FED8F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42213B"/>
    <w:multiLevelType w:val="hybridMultilevel"/>
    <w:tmpl w:val="1F22AA36"/>
    <w:lvl w:ilvl="0" w:tplc="89065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48C8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20C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4A2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E47C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649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024D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48A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D8E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CEA171C"/>
    <w:multiLevelType w:val="hybridMultilevel"/>
    <w:tmpl w:val="604828BC"/>
    <w:lvl w:ilvl="0" w:tplc="41D87B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6085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EC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9EBE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BCC9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9EE8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6A3A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349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F8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4B2C62"/>
    <w:multiLevelType w:val="hybridMultilevel"/>
    <w:tmpl w:val="D5420544"/>
    <w:lvl w:ilvl="0" w:tplc="3E826BA2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509EEA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B482A6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56AA68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63C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48CAEF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B26640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0DE1F1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D28F51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3468C"/>
    <w:multiLevelType w:val="hybridMultilevel"/>
    <w:tmpl w:val="38F456F2"/>
    <w:lvl w:ilvl="0" w:tplc="09A415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DE62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38034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E828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182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07D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443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82E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9CF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4C27806"/>
    <w:multiLevelType w:val="hybridMultilevel"/>
    <w:tmpl w:val="B86A446A"/>
    <w:lvl w:ilvl="0" w:tplc="F2C2977C">
      <w:start w:val="1"/>
      <w:numFmt w:val="decimal"/>
      <w:lvlText w:val="[%1]"/>
      <w:lvlJc w:val="left"/>
      <w:pPr>
        <w:ind w:left="720" w:hanging="360"/>
      </w:pPr>
    </w:lvl>
    <w:lvl w:ilvl="1" w:tplc="01BC0068" w:tentative="1">
      <w:start w:val="1"/>
      <w:numFmt w:val="lowerLetter"/>
      <w:lvlText w:val="%2."/>
      <w:lvlJc w:val="left"/>
      <w:pPr>
        <w:ind w:left="1440" w:hanging="360"/>
      </w:pPr>
    </w:lvl>
    <w:lvl w:ilvl="2" w:tplc="D048D3E8" w:tentative="1">
      <w:start w:val="1"/>
      <w:numFmt w:val="lowerRoman"/>
      <w:lvlText w:val="%3."/>
      <w:lvlJc w:val="right"/>
      <w:pPr>
        <w:ind w:left="2160" w:hanging="180"/>
      </w:pPr>
    </w:lvl>
    <w:lvl w:ilvl="3" w:tplc="E6780E44" w:tentative="1">
      <w:start w:val="1"/>
      <w:numFmt w:val="decimal"/>
      <w:lvlText w:val="%4."/>
      <w:lvlJc w:val="left"/>
      <w:pPr>
        <w:ind w:left="2880" w:hanging="360"/>
      </w:pPr>
    </w:lvl>
    <w:lvl w:ilvl="4" w:tplc="8F80BFC0" w:tentative="1">
      <w:start w:val="1"/>
      <w:numFmt w:val="lowerLetter"/>
      <w:lvlText w:val="%5."/>
      <w:lvlJc w:val="left"/>
      <w:pPr>
        <w:ind w:left="3600" w:hanging="360"/>
      </w:pPr>
    </w:lvl>
    <w:lvl w:ilvl="5" w:tplc="A8BCD098" w:tentative="1">
      <w:start w:val="1"/>
      <w:numFmt w:val="lowerRoman"/>
      <w:lvlText w:val="%6."/>
      <w:lvlJc w:val="right"/>
      <w:pPr>
        <w:ind w:left="4320" w:hanging="180"/>
      </w:pPr>
    </w:lvl>
    <w:lvl w:ilvl="6" w:tplc="F30EDF68" w:tentative="1">
      <w:start w:val="1"/>
      <w:numFmt w:val="decimal"/>
      <w:lvlText w:val="%7."/>
      <w:lvlJc w:val="left"/>
      <w:pPr>
        <w:ind w:left="5040" w:hanging="360"/>
      </w:pPr>
    </w:lvl>
    <w:lvl w:ilvl="7" w:tplc="4626A4B8" w:tentative="1">
      <w:start w:val="1"/>
      <w:numFmt w:val="lowerLetter"/>
      <w:lvlText w:val="%8."/>
      <w:lvlJc w:val="left"/>
      <w:pPr>
        <w:ind w:left="5760" w:hanging="360"/>
      </w:pPr>
    </w:lvl>
    <w:lvl w:ilvl="8" w:tplc="99FCD39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82701E"/>
    <w:multiLevelType w:val="hybridMultilevel"/>
    <w:tmpl w:val="F9061962"/>
    <w:lvl w:ilvl="0" w:tplc="2C04E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859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AE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2DF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1874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50A2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8E32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FB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8CAA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907981"/>
    <w:multiLevelType w:val="hybridMultilevel"/>
    <w:tmpl w:val="32E026DC"/>
    <w:lvl w:ilvl="0" w:tplc="39BE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5ECC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02BF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BCCE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328F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5E67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700C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02E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258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980C1E"/>
    <w:multiLevelType w:val="hybridMultilevel"/>
    <w:tmpl w:val="F6BC12E6"/>
    <w:lvl w:ilvl="0" w:tplc="752236A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F0FEA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64F9C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183AF0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6C60D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B0915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329DB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92D81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F3E795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E62C74"/>
    <w:multiLevelType w:val="hybridMultilevel"/>
    <w:tmpl w:val="2C040A3A"/>
    <w:lvl w:ilvl="0" w:tplc="D93C54F0">
      <w:start w:val="1"/>
      <w:numFmt w:val="bullet"/>
      <w:lvlText w:val="−"/>
      <w:lvlJc w:val="left"/>
      <w:pPr>
        <w:ind w:left="420" w:hanging="420"/>
      </w:pPr>
      <w:rPr>
        <w:rFonts w:ascii="FrutigerNext LT Medium" w:hAnsi="FrutigerNext LT Medium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A233EC4"/>
    <w:multiLevelType w:val="hybridMultilevel"/>
    <w:tmpl w:val="3442193A"/>
    <w:lvl w:ilvl="0" w:tplc="067650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6C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FE2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0C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4F4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B02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7A33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1C5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DCE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ABB7A5B"/>
    <w:multiLevelType w:val="hybridMultilevel"/>
    <w:tmpl w:val="B642B904"/>
    <w:lvl w:ilvl="0" w:tplc="6BE8231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00C5CF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14BD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FBE6DE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F41EF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C012A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80FB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E8BDF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F26A8A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C1606D"/>
    <w:multiLevelType w:val="hybridMultilevel"/>
    <w:tmpl w:val="FD7C223E"/>
    <w:lvl w:ilvl="0" w:tplc="F8A6BB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3F072EE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9305E8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289E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2A6A2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F22F2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0C9B0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72300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6CC2D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F66BFB"/>
    <w:multiLevelType w:val="hybridMultilevel"/>
    <w:tmpl w:val="7854B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9D72C0"/>
    <w:multiLevelType w:val="hybridMultilevel"/>
    <w:tmpl w:val="DFA435B0"/>
    <w:lvl w:ilvl="0" w:tplc="067E8E2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D428FC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F34E73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微软雅黑" w:hAnsi="微软雅黑" w:hint="default"/>
      </w:rPr>
    </w:lvl>
    <w:lvl w:ilvl="3" w:tplc="A5F8B9A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DCA8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62CF9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7B02A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DAE235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347B7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9D1FB5"/>
    <w:multiLevelType w:val="hybridMultilevel"/>
    <w:tmpl w:val="25406EF0"/>
    <w:lvl w:ilvl="0" w:tplc="EFF87E8E">
      <w:numFmt w:val="bullet"/>
      <w:lvlText w:val="-"/>
      <w:lvlJc w:val="left"/>
      <w:pPr>
        <w:ind w:left="988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8" w15:restartNumberingAfterBreak="0">
    <w:nsid w:val="65C32AB1"/>
    <w:multiLevelType w:val="hybridMultilevel"/>
    <w:tmpl w:val="0624011C"/>
    <w:lvl w:ilvl="0" w:tplc="0A245CE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664754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D0FC5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E6874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0ECC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1439D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540172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47413E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B1E51AE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4D340B"/>
    <w:multiLevelType w:val="hybridMultilevel"/>
    <w:tmpl w:val="9CE811F8"/>
    <w:lvl w:ilvl="0" w:tplc="D63EA474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6C6B1C1A"/>
    <w:multiLevelType w:val="hybridMultilevel"/>
    <w:tmpl w:val="6EAC3AD2"/>
    <w:lvl w:ilvl="0" w:tplc="392812DC">
      <w:start w:val="1"/>
      <w:numFmt w:val="bullet"/>
      <w:lvlText w:val="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0FF2C26"/>
    <w:multiLevelType w:val="hybridMultilevel"/>
    <w:tmpl w:val="D2EAED5A"/>
    <w:lvl w:ilvl="0" w:tplc="5C162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AF2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80A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00F9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F8D0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C0A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48F1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EA98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9C2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3653724"/>
    <w:multiLevelType w:val="hybridMultilevel"/>
    <w:tmpl w:val="5E00B17E"/>
    <w:lvl w:ilvl="0" w:tplc="9A94C15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F7C3E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A6893E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7E89E8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DED2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71457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DCA09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866CC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9241A7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3" w15:restartNumberingAfterBreak="0">
    <w:nsid w:val="73B8290D"/>
    <w:multiLevelType w:val="hybridMultilevel"/>
    <w:tmpl w:val="012EC4AE"/>
    <w:lvl w:ilvl="0" w:tplc="CCF44C7A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8FE33E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2A01E2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06B7F6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70BF4A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F327736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A6E364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92897A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5EBE22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5558DA"/>
    <w:multiLevelType w:val="hybridMultilevel"/>
    <w:tmpl w:val="E88851F4"/>
    <w:lvl w:ilvl="0" w:tplc="6D3400D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7FE0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02BE48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82B68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56B68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4484FE2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15094C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6BC513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D64A4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2654F"/>
    <w:multiLevelType w:val="hybridMultilevel"/>
    <w:tmpl w:val="9606CA5A"/>
    <w:lvl w:ilvl="0" w:tplc="392812DC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C3B83"/>
    <w:multiLevelType w:val="hybridMultilevel"/>
    <w:tmpl w:val="6A3A9528"/>
    <w:lvl w:ilvl="0" w:tplc="C13CA8E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9C95509"/>
    <w:multiLevelType w:val="hybridMultilevel"/>
    <w:tmpl w:val="EBE40890"/>
    <w:lvl w:ilvl="0" w:tplc="E9563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0D18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E621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2C0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07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0C7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0EBB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62F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84A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A206110"/>
    <w:multiLevelType w:val="hybridMultilevel"/>
    <w:tmpl w:val="00B46D56"/>
    <w:lvl w:ilvl="0" w:tplc="F01E613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EC4B95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22E5EE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680EDF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5C745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8C9BD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A04F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ED9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DA87BC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5D0658"/>
    <w:multiLevelType w:val="hybridMultilevel"/>
    <w:tmpl w:val="9C4A2994"/>
    <w:lvl w:ilvl="0" w:tplc="CD6A13E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5"/>
  </w:num>
  <w:num w:numId="3">
    <w:abstractNumId w:val="35"/>
  </w:num>
  <w:num w:numId="4">
    <w:abstractNumId w:val="24"/>
  </w:num>
  <w:num w:numId="5">
    <w:abstractNumId w:val="11"/>
  </w:num>
  <w:num w:numId="6">
    <w:abstractNumId w:val="33"/>
  </w:num>
  <w:num w:numId="7">
    <w:abstractNumId w:val="15"/>
  </w:num>
  <w:num w:numId="8">
    <w:abstractNumId w:val="26"/>
  </w:num>
  <w:num w:numId="9">
    <w:abstractNumId w:val="14"/>
  </w:num>
  <w:num w:numId="10">
    <w:abstractNumId w:val="8"/>
  </w:num>
  <w:num w:numId="11">
    <w:abstractNumId w:val="34"/>
  </w:num>
  <w:num w:numId="12">
    <w:abstractNumId w:val="6"/>
  </w:num>
  <w:num w:numId="13">
    <w:abstractNumId w:val="30"/>
  </w:num>
  <w:num w:numId="14">
    <w:abstractNumId w:val="28"/>
  </w:num>
  <w:num w:numId="15">
    <w:abstractNumId w:val="5"/>
  </w:num>
  <w:num w:numId="16">
    <w:abstractNumId w:val="20"/>
  </w:num>
  <w:num w:numId="17">
    <w:abstractNumId w:val="12"/>
  </w:num>
  <w:num w:numId="18">
    <w:abstractNumId w:val="4"/>
  </w:num>
  <w:num w:numId="19">
    <w:abstractNumId w:val="23"/>
  </w:num>
  <w:num w:numId="20">
    <w:abstractNumId w:val="38"/>
  </w:num>
  <w:num w:numId="21">
    <w:abstractNumId w:val="31"/>
  </w:num>
  <w:num w:numId="22">
    <w:abstractNumId w:val="37"/>
  </w:num>
  <w:num w:numId="23">
    <w:abstractNumId w:val="13"/>
  </w:num>
  <w:num w:numId="24">
    <w:abstractNumId w:val="19"/>
  </w:num>
  <w:num w:numId="25">
    <w:abstractNumId w:val="2"/>
  </w:num>
  <w:num w:numId="26">
    <w:abstractNumId w:val="3"/>
  </w:num>
  <w:num w:numId="27">
    <w:abstractNumId w:val="16"/>
  </w:num>
  <w:num w:numId="28">
    <w:abstractNumId w:val="1"/>
  </w:num>
  <w:num w:numId="2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</w:num>
  <w:num w:numId="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1"/>
  </w:num>
  <w:num w:numId="34">
    <w:abstractNumId w:val="36"/>
  </w:num>
  <w:num w:numId="35">
    <w:abstractNumId w:val="10"/>
  </w:num>
  <w:num w:numId="36">
    <w:abstractNumId w:val="29"/>
  </w:num>
  <w:num w:numId="37">
    <w:abstractNumId w:val="0"/>
  </w:num>
  <w:num w:numId="38">
    <w:abstractNumId w:val="7"/>
  </w:num>
  <w:num w:numId="39">
    <w:abstractNumId w:val="32"/>
  </w:num>
  <w:num w:numId="40">
    <w:abstractNumId w:val="22"/>
  </w:num>
  <w:num w:numId="41">
    <w:abstractNumId w:val="27"/>
  </w:num>
  <w:num w:numId="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bordersDoNotSurroundHeader/>
  <w:bordersDoNotSurroundFooter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B31"/>
    <w:rsid w:val="0000005C"/>
    <w:rsid w:val="0000379E"/>
    <w:rsid w:val="00016357"/>
    <w:rsid w:val="00024FC1"/>
    <w:rsid w:val="0003268A"/>
    <w:rsid w:val="00034073"/>
    <w:rsid w:val="0003609E"/>
    <w:rsid w:val="000378E4"/>
    <w:rsid w:val="00041572"/>
    <w:rsid w:val="00044BBA"/>
    <w:rsid w:val="00051CE6"/>
    <w:rsid w:val="00056BC9"/>
    <w:rsid w:val="00065605"/>
    <w:rsid w:val="00082972"/>
    <w:rsid w:val="000979C6"/>
    <w:rsid w:val="000A06C6"/>
    <w:rsid w:val="000A40DB"/>
    <w:rsid w:val="000B4AB6"/>
    <w:rsid w:val="000B76A0"/>
    <w:rsid w:val="000C40C2"/>
    <w:rsid w:val="000C5B3A"/>
    <w:rsid w:val="000D4C23"/>
    <w:rsid w:val="000D5DAD"/>
    <w:rsid w:val="000E1B21"/>
    <w:rsid w:val="0010029F"/>
    <w:rsid w:val="00120111"/>
    <w:rsid w:val="00123DCF"/>
    <w:rsid w:val="00127EF7"/>
    <w:rsid w:val="001310E5"/>
    <w:rsid w:val="00132E56"/>
    <w:rsid w:val="00152B44"/>
    <w:rsid w:val="00160576"/>
    <w:rsid w:val="00167339"/>
    <w:rsid w:val="0018228D"/>
    <w:rsid w:val="001A529D"/>
    <w:rsid w:val="001B5130"/>
    <w:rsid w:val="001D343F"/>
    <w:rsid w:val="001D59E1"/>
    <w:rsid w:val="001D60CF"/>
    <w:rsid w:val="001E2BBB"/>
    <w:rsid w:val="001E786C"/>
    <w:rsid w:val="001F34CC"/>
    <w:rsid w:val="0020088A"/>
    <w:rsid w:val="00214C1D"/>
    <w:rsid w:val="002176E7"/>
    <w:rsid w:val="002227EF"/>
    <w:rsid w:val="00222BE7"/>
    <w:rsid w:val="002275B2"/>
    <w:rsid w:val="002346B1"/>
    <w:rsid w:val="002363C4"/>
    <w:rsid w:val="00243BB4"/>
    <w:rsid w:val="00271320"/>
    <w:rsid w:val="00275EAB"/>
    <w:rsid w:val="00281F51"/>
    <w:rsid w:val="002838DD"/>
    <w:rsid w:val="00285BB8"/>
    <w:rsid w:val="0029120F"/>
    <w:rsid w:val="00291544"/>
    <w:rsid w:val="002B0AA8"/>
    <w:rsid w:val="002C3B2C"/>
    <w:rsid w:val="002C66E8"/>
    <w:rsid w:val="002C7234"/>
    <w:rsid w:val="002D0D91"/>
    <w:rsid w:val="002D0FB3"/>
    <w:rsid w:val="002E226C"/>
    <w:rsid w:val="002E2EF7"/>
    <w:rsid w:val="002E79D7"/>
    <w:rsid w:val="002F4042"/>
    <w:rsid w:val="00302C34"/>
    <w:rsid w:val="0031097D"/>
    <w:rsid w:val="00310B56"/>
    <w:rsid w:val="00316599"/>
    <w:rsid w:val="00343C51"/>
    <w:rsid w:val="00350176"/>
    <w:rsid w:val="00350FA3"/>
    <w:rsid w:val="003578FF"/>
    <w:rsid w:val="00367D58"/>
    <w:rsid w:val="0037109E"/>
    <w:rsid w:val="00375748"/>
    <w:rsid w:val="00376EF4"/>
    <w:rsid w:val="00382800"/>
    <w:rsid w:val="00395468"/>
    <w:rsid w:val="003A643D"/>
    <w:rsid w:val="003B4E5A"/>
    <w:rsid w:val="003C1C95"/>
    <w:rsid w:val="003D3C9C"/>
    <w:rsid w:val="003D40BF"/>
    <w:rsid w:val="003E33A8"/>
    <w:rsid w:val="003E4BF8"/>
    <w:rsid w:val="00412644"/>
    <w:rsid w:val="004161B8"/>
    <w:rsid w:val="0041683A"/>
    <w:rsid w:val="004170B2"/>
    <w:rsid w:val="00426802"/>
    <w:rsid w:val="00427ED1"/>
    <w:rsid w:val="004426E6"/>
    <w:rsid w:val="00453109"/>
    <w:rsid w:val="004838A7"/>
    <w:rsid w:val="004A230C"/>
    <w:rsid w:val="004A2ACF"/>
    <w:rsid w:val="004A53DE"/>
    <w:rsid w:val="004B2B34"/>
    <w:rsid w:val="004D770B"/>
    <w:rsid w:val="004E25D0"/>
    <w:rsid w:val="004E6F90"/>
    <w:rsid w:val="004F4C34"/>
    <w:rsid w:val="00501ABE"/>
    <w:rsid w:val="00511AC2"/>
    <w:rsid w:val="00521F3D"/>
    <w:rsid w:val="005226E2"/>
    <w:rsid w:val="005249C9"/>
    <w:rsid w:val="005277F3"/>
    <w:rsid w:val="00531F6C"/>
    <w:rsid w:val="00535AD8"/>
    <w:rsid w:val="00545F4F"/>
    <w:rsid w:val="00546D87"/>
    <w:rsid w:val="0054703C"/>
    <w:rsid w:val="00550571"/>
    <w:rsid w:val="00553516"/>
    <w:rsid w:val="00577738"/>
    <w:rsid w:val="0059496A"/>
    <w:rsid w:val="00595DA4"/>
    <w:rsid w:val="00597C04"/>
    <w:rsid w:val="005B272B"/>
    <w:rsid w:val="005B2C2E"/>
    <w:rsid w:val="005B7E38"/>
    <w:rsid w:val="005C2843"/>
    <w:rsid w:val="005C346E"/>
    <w:rsid w:val="005C379A"/>
    <w:rsid w:val="005D573A"/>
    <w:rsid w:val="005D6B86"/>
    <w:rsid w:val="005D7F28"/>
    <w:rsid w:val="005E2701"/>
    <w:rsid w:val="005E3E34"/>
    <w:rsid w:val="005F2D7E"/>
    <w:rsid w:val="005F6997"/>
    <w:rsid w:val="00611A3B"/>
    <w:rsid w:val="00616A4F"/>
    <w:rsid w:val="00617383"/>
    <w:rsid w:val="00626BFF"/>
    <w:rsid w:val="00631D8F"/>
    <w:rsid w:val="006328E0"/>
    <w:rsid w:val="006349BA"/>
    <w:rsid w:val="00637CE0"/>
    <w:rsid w:val="00662226"/>
    <w:rsid w:val="00666367"/>
    <w:rsid w:val="00687651"/>
    <w:rsid w:val="0069029A"/>
    <w:rsid w:val="00690C35"/>
    <w:rsid w:val="006A1125"/>
    <w:rsid w:val="006A7ED5"/>
    <w:rsid w:val="006D6B31"/>
    <w:rsid w:val="006E72D2"/>
    <w:rsid w:val="006F3CF9"/>
    <w:rsid w:val="006F5B7E"/>
    <w:rsid w:val="006F68DA"/>
    <w:rsid w:val="00715972"/>
    <w:rsid w:val="00720B00"/>
    <w:rsid w:val="00723E39"/>
    <w:rsid w:val="00726668"/>
    <w:rsid w:val="00731963"/>
    <w:rsid w:val="00732349"/>
    <w:rsid w:val="007345A0"/>
    <w:rsid w:val="00746D6C"/>
    <w:rsid w:val="00747B4F"/>
    <w:rsid w:val="00751FE0"/>
    <w:rsid w:val="0076742D"/>
    <w:rsid w:val="00767E30"/>
    <w:rsid w:val="00780189"/>
    <w:rsid w:val="007871A3"/>
    <w:rsid w:val="0079580C"/>
    <w:rsid w:val="007A056C"/>
    <w:rsid w:val="007B2D1D"/>
    <w:rsid w:val="007C44B2"/>
    <w:rsid w:val="007C5916"/>
    <w:rsid w:val="007C7224"/>
    <w:rsid w:val="007D33C6"/>
    <w:rsid w:val="007E2005"/>
    <w:rsid w:val="007F28FE"/>
    <w:rsid w:val="00805611"/>
    <w:rsid w:val="00807C4F"/>
    <w:rsid w:val="00813472"/>
    <w:rsid w:val="00813E5A"/>
    <w:rsid w:val="00814A22"/>
    <w:rsid w:val="00823825"/>
    <w:rsid w:val="00835723"/>
    <w:rsid w:val="00861126"/>
    <w:rsid w:val="00862946"/>
    <w:rsid w:val="00867020"/>
    <w:rsid w:val="00867EDD"/>
    <w:rsid w:val="00874A5A"/>
    <w:rsid w:val="00875553"/>
    <w:rsid w:val="00884E33"/>
    <w:rsid w:val="00891EB5"/>
    <w:rsid w:val="008A7D07"/>
    <w:rsid w:val="008B502C"/>
    <w:rsid w:val="008B78F5"/>
    <w:rsid w:val="008C58A2"/>
    <w:rsid w:val="008C64B3"/>
    <w:rsid w:val="008D6A2C"/>
    <w:rsid w:val="008E02CD"/>
    <w:rsid w:val="008E6350"/>
    <w:rsid w:val="008F1241"/>
    <w:rsid w:val="008F3A18"/>
    <w:rsid w:val="00902624"/>
    <w:rsid w:val="00906535"/>
    <w:rsid w:val="00916089"/>
    <w:rsid w:val="0093443C"/>
    <w:rsid w:val="009374E6"/>
    <w:rsid w:val="009427B5"/>
    <w:rsid w:val="009450AB"/>
    <w:rsid w:val="00946624"/>
    <w:rsid w:val="00952E40"/>
    <w:rsid w:val="00961041"/>
    <w:rsid w:val="00966679"/>
    <w:rsid w:val="00977ADA"/>
    <w:rsid w:val="00980819"/>
    <w:rsid w:val="00980895"/>
    <w:rsid w:val="00980F19"/>
    <w:rsid w:val="009961DB"/>
    <w:rsid w:val="009A58F0"/>
    <w:rsid w:val="009B09D3"/>
    <w:rsid w:val="009B3E7E"/>
    <w:rsid w:val="009B4A95"/>
    <w:rsid w:val="009E7C64"/>
    <w:rsid w:val="009F4014"/>
    <w:rsid w:val="009F67DA"/>
    <w:rsid w:val="00A05EA9"/>
    <w:rsid w:val="00A13D97"/>
    <w:rsid w:val="00A20616"/>
    <w:rsid w:val="00A207AA"/>
    <w:rsid w:val="00A471DB"/>
    <w:rsid w:val="00A508B2"/>
    <w:rsid w:val="00A56A76"/>
    <w:rsid w:val="00A6737E"/>
    <w:rsid w:val="00A72E13"/>
    <w:rsid w:val="00A766F4"/>
    <w:rsid w:val="00A80700"/>
    <w:rsid w:val="00A80F14"/>
    <w:rsid w:val="00A9195E"/>
    <w:rsid w:val="00A91C9A"/>
    <w:rsid w:val="00AA1D20"/>
    <w:rsid w:val="00AA3C75"/>
    <w:rsid w:val="00AA709B"/>
    <w:rsid w:val="00AB2D97"/>
    <w:rsid w:val="00AB490B"/>
    <w:rsid w:val="00AC1825"/>
    <w:rsid w:val="00AC42DD"/>
    <w:rsid w:val="00AD1C1E"/>
    <w:rsid w:val="00AF4B2C"/>
    <w:rsid w:val="00AF5A3D"/>
    <w:rsid w:val="00AF6AF0"/>
    <w:rsid w:val="00B12CFA"/>
    <w:rsid w:val="00B15833"/>
    <w:rsid w:val="00B15F8C"/>
    <w:rsid w:val="00B17049"/>
    <w:rsid w:val="00B17848"/>
    <w:rsid w:val="00B17DE3"/>
    <w:rsid w:val="00B34461"/>
    <w:rsid w:val="00B45837"/>
    <w:rsid w:val="00B51957"/>
    <w:rsid w:val="00B60039"/>
    <w:rsid w:val="00B84496"/>
    <w:rsid w:val="00B91485"/>
    <w:rsid w:val="00B93A00"/>
    <w:rsid w:val="00B94DE3"/>
    <w:rsid w:val="00B94EAD"/>
    <w:rsid w:val="00BA469E"/>
    <w:rsid w:val="00BB2846"/>
    <w:rsid w:val="00BB5B1E"/>
    <w:rsid w:val="00BC0100"/>
    <w:rsid w:val="00BC2292"/>
    <w:rsid w:val="00BC29FA"/>
    <w:rsid w:val="00BC2E11"/>
    <w:rsid w:val="00BD4C49"/>
    <w:rsid w:val="00BE4484"/>
    <w:rsid w:val="00C11111"/>
    <w:rsid w:val="00C117A7"/>
    <w:rsid w:val="00C14F3A"/>
    <w:rsid w:val="00C24B4D"/>
    <w:rsid w:val="00C26357"/>
    <w:rsid w:val="00C30754"/>
    <w:rsid w:val="00C41509"/>
    <w:rsid w:val="00C5338D"/>
    <w:rsid w:val="00C761DA"/>
    <w:rsid w:val="00C765CC"/>
    <w:rsid w:val="00CB2B8F"/>
    <w:rsid w:val="00CB6487"/>
    <w:rsid w:val="00CC1FAC"/>
    <w:rsid w:val="00CD2052"/>
    <w:rsid w:val="00CE24ED"/>
    <w:rsid w:val="00CE322E"/>
    <w:rsid w:val="00CF2D4E"/>
    <w:rsid w:val="00D03279"/>
    <w:rsid w:val="00D0528E"/>
    <w:rsid w:val="00D064A8"/>
    <w:rsid w:val="00D21DBC"/>
    <w:rsid w:val="00D243B4"/>
    <w:rsid w:val="00D25454"/>
    <w:rsid w:val="00D25AB1"/>
    <w:rsid w:val="00D31269"/>
    <w:rsid w:val="00D330B3"/>
    <w:rsid w:val="00D34022"/>
    <w:rsid w:val="00D41188"/>
    <w:rsid w:val="00D4136B"/>
    <w:rsid w:val="00D44EAA"/>
    <w:rsid w:val="00D4629C"/>
    <w:rsid w:val="00D468CB"/>
    <w:rsid w:val="00D50FDF"/>
    <w:rsid w:val="00D620A4"/>
    <w:rsid w:val="00D804D7"/>
    <w:rsid w:val="00D873FA"/>
    <w:rsid w:val="00D9514E"/>
    <w:rsid w:val="00D95968"/>
    <w:rsid w:val="00DA1CD7"/>
    <w:rsid w:val="00DA3F88"/>
    <w:rsid w:val="00DA51DB"/>
    <w:rsid w:val="00DB3707"/>
    <w:rsid w:val="00DC4E1D"/>
    <w:rsid w:val="00DD1881"/>
    <w:rsid w:val="00DD5F7D"/>
    <w:rsid w:val="00DE7E0F"/>
    <w:rsid w:val="00DF0B89"/>
    <w:rsid w:val="00E02D1D"/>
    <w:rsid w:val="00E11D02"/>
    <w:rsid w:val="00E12DC9"/>
    <w:rsid w:val="00E16C04"/>
    <w:rsid w:val="00E17792"/>
    <w:rsid w:val="00E20A88"/>
    <w:rsid w:val="00E21DB9"/>
    <w:rsid w:val="00E31C7D"/>
    <w:rsid w:val="00E35277"/>
    <w:rsid w:val="00E35594"/>
    <w:rsid w:val="00E373B5"/>
    <w:rsid w:val="00E3749B"/>
    <w:rsid w:val="00E37CFF"/>
    <w:rsid w:val="00E532C5"/>
    <w:rsid w:val="00E54E84"/>
    <w:rsid w:val="00E620D8"/>
    <w:rsid w:val="00E76ACA"/>
    <w:rsid w:val="00E77C75"/>
    <w:rsid w:val="00E84A63"/>
    <w:rsid w:val="00E8574D"/>
    <w:rsid w:val="00E9257D"/>
    <w:rsid w:val="00E942B4"/>
    <w:rsid w:val="00E9633C"/>
    <w:rsid w:val="00EA1558"/>
    <w:rsid w:val="00EA3F0F"/>
    <w:rsid w:val="00EA3FD8"/>
    <w:rsid w:val="00EA4328"/>
    <w:rsid w:val="00EA5230"/>
    <w:rsid w:val="00EB1292"/>
    <w:rsid w:val="00EB3BDF"/>
    <w:rsid w:val="00EB406F"/>
    <w:rsid w:val="00EC1415"/>
    <w:rsid w:val="00EC550E"/>
    <w:rsid w:val="00ED157D"/>
    <w:rsid w:val="00ED2B75"/>
    <w:rsid w:val="00EE085D"/>
    <w:rsid w:val="00EE1731"/>
    <w:rsid w:val="00EE39E5"/>
    <w:rsid w:val="00EE5B51"/>
    <w:rsid w:val="00EF02C8"/>
    <w:rsid w:val="00EF6990"/>
    <w:rsid w:val="00F03B2B"/>
    <w:rsid w:val="00F07711"/>
    <w:rsid w:val="00F079EA"/>
    <w:rsid w:val="00F20BD6"/>
    <w:rsid w:val="00F224C5"/>
    <w:rsid w:val="00F22DE4"/>
    <w:rsid w:val="00F2349A"/>
    <w:rsid w:val="00F277C6"/>
    <w:rsid w:val="00F35D5A"/>
    <w:rsid w:val="00F433D5"/>
    <w:rsid w:val="00F47212"/>
    <w:rsid w:val="00F50728"/>
    <w:rsid w:val="00F6614C"/>
    <w:rsid w:val="00F73C63"/>
    <w:rsid w:val="00F85BE6"/>
    <w:rsid w:val="00F87CAB"/>
    <w:rsid w:val="00F90758"/>
    <w:rsid w:val="00F92939"/>
    <w:rsid w:val="00FA3177"/>
    <w:rsid w:val="00FA5C32"/>
    <w:rsid w:val="00FB3CAB"/>
    <w:rsid w:val="00FC5749"/>
    <w:rsid w:val="00FC6C4C"/>
    <w:rsid w:val="00FD2DEF"/>
    <w:rsid w:val="00FE357B"/>
    <w:rsid w:val="00FE7321"/>
    <w:rsid w:val="00FF2A70"/>
    <w:rsid w:val="00FF46B1"/>
    <w:rsid w:val="00FF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547C1BE-92EE-4A6D-A94F-1A957AC70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6B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JM"/>
    </w:rPr>
  </w:style>
  <w:style w:type="paragraph" w:styleId="1">
    <w:name w:val="heading 1"/>
    <w:next w:val="a"/>
    <w:link w:val="1Char"/>
    <w:qFormat/>
    <w:rsid w:val="0086294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86294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6294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6294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6294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62946"/>
    <w:pPr>
      <w:outlineLvl w:val="5"/>
    </w:pPr>
  </w:style>
  <w:style w:type="paragraph" w:styleId="7">
    <w:name w:val="heading 7"/>
    <w:basedOn w:val="H6"/>
    <w:next w:val="a"/>
    <w:qFormat/>
    <w:rsid w:val="00862946"/>
    <w:pPr>
      <w:outlineLvl w:val="6"/>
    </w:pPr>
  </w:style>
  <w:style w:type="paragraph" w:styleId="8">
    <w:name w:val="heading 8"/>
    <w:basedOn w:val="1"/>
    <w:next w:val="a"/>
    <w:qFormat/>
    <w:rsid w:val="0086294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6294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62946"/>
    <w:pPr>
      <w:spacing w:before="180"/>
      <w:ind w:left="2693" w:hanging="2693"/>
    </w:pPr>
    <w:rPr>
      <w:b/>
    </w:rPr>
  </w:style>
  <w:style w:type="paragraph" w:styleId="10">
    <w:name w:val="toc 1"/>
    <w:semiHidden/>
    <w:rsid w:val="0086294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8629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862946"/>
    <w:pPr>
      <w:ind w:left="1701" w:hanging="1701"/>
    </w:pPr>
  </w:style>
  <w:style w:type="paragraph" w:styleId="40">
    <w:name w:val="toc 4"/>
    <w:basedOn w:val="30"/>
    <w:semiHidden/>
    <w:rsid w:val="00862946"/>
    <w:pPr>
      <w:ind w:left="1418" w:hanging="1418"/>
    </w:pPr>
  </w:style>
  <w:style w:type="paragraph" w:styleId="30">
    <w:name w:val="toc 3"/>
    <w:basedOn w:val="20"/>
    <w:semiHidden/>
    <w:rsid w:val="00862946"/>
    <w:pPr>
      <w:ind w:left="1134" w:hanging="1134"/>
    </w:pPr>
  </w:style>
  <w:style w:type="paragraph" w:styleId="20">
    <w:name w:val="toc 2"/>
    <w:basedOn w:val="10"/>
    <w:semiHidden/>
    <w:rsid w:val="0086294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62946"/>
    <w:pPr>
      <w:ind w:left="284"/>
    </w:pPr>
  </w:style>
  <w:style w:type="paragraph" w:styleId="11">
    <w:name w:val="index 1"/>
    <w:basedOn w:val="a"/>
    <w:semiHidden/>
    <w:rsid w:val="00862946"/>
    <w:pPr>
      <w:keepLines/>
      <w:spacing w:after="0"/>
    </w:pPr>
  </w:style>
  <w:style w:type="paragraph" w:customStyle="1" w:styleId="ZH">
    <w:name w:val="ZH"/>
    <w:rsid w:val="008629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862946"/>
    <w:pPr>
      <w:outlineLvl w:val="9"/>
    </w:pPr>
  </w:style>
  <w:style w:type="paragraph" w:styleId="22">
    <w:name w:val="List Number 2"/>
    <w:basedOn w:val="a3"/>
    <w:semiHidden/>
    <w:rsid w:val="00862946"/>
    <w:pPr>
      <w:ind w:left="851"/>
    </w:pPr>
  </w:style>
  <w:style w:type="paragraph" w:styleId="a4">
    <w:name w:val="header"/>
    <w:semiHidden/>
    <w:rsid w:val="008629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a5">
    <w:name w:val="footnote reference"/>
    <w:basedOn w:val="a0"/>
    <w:semiHidden/>
    <w:rsid w:val="00862946"/>
    <w:rPr>
      <w:b/>
      <w:position w:val="6"/>
      <w:sz w:val="16"/>
    </w:rPr>
  </w:style>
  <w:style w:type="paragraph" w:styleId="a6">
    <w:name w:val="footnote text"/>
    <w:basedOn w:val="a"/>
    <w:semiHidden/>
    <w:rsid w:val="0086294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62946"/>
    <w:rPr>
      <w:b/>
    </w:rPr>
  </w:style>
  <w:style w:type="paragraph" w:customStyle="1" w:styleId="TAC">
    <w:name w:val="TAC"/>
    <w:basedOn w:val="TAL"/>
    <w:rsid w:val="00862946"/>
    <w:pPr>
      <w:jc w:val="center"/>
    </w:pPr>
  </w:style>
  <w:style w:type="paragraph" w:customStyle="1" w:styleId="TF">
    <w:name w:val="TF"/>
    <w:basedOn w:val="TH"/>
    <w:rsid w:val="00862946"/>
    <w:pPr>
      <w:keepNext w:val="0"/>
      <w:spacing w:before="0" w:after="240"/>
    </w:pPr>
  </w:style>
  <w:style w:type="paragraph" w:customStyle="1" w:styleId="NO">
    <w:name w:val="NO"/>
    <w:basedOn w:val="a"/>
    <w:rsid w:val="00862946"/>
    <w:pPr>
      <w:keepLines/>
      <w:ind w:left="1135" w:hanging="851"/>
    </w:pPr>
  </w:style>
  <w:style w:type="paragraph" w:styleId="90">
    <w:name w:val="toc 9"/>
    <w:basedOn w:val="80"/>
    <w:semiHidden/>
    <w:rsid w:val="00862946"/>
    <w:pPr>
      <w:ind w:left="1418" w:hanging="1418"/>
    </w:pPr>
  </w:style>
  <w:style w:type="paragraph" w:customStyle="1" w:styleId="EX">
    <w:name w:val="EX"/>
    <w:basedOn w:val="a"/>
    <w:rsid w:val="00862946"/>
    <w:pPr>
      <w:keepLines/>
      <w:ind w:left="1702" w:hanging="1418"/>
    </w:pPr>
  </w:style>
  <w:style w:type="paragraph" w:customStyle="1" w:styleId="FP">
    <w:name w:val="FP"/>
    <w:basedOn w:val="a"/>
    <w:rsid w:val="00862946"/>
    <w:pPr>
      <w:spacing w:after="0"/>
    </w:pPr>
  </w:style>
  <w:style w:type="paragraph" w:customStyle="1" w:styleId="LD">
    <w:name w:val="LD"/>
    <w:rsid w:val="0086294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62946"/>
    <w:pPr>
      <w:spacing w:after="0"/>
    </w:pPr>
  </w:style>
  <w:style w:type="paragraph" w:customStyle="1" w:styleId="EW">
    <w:name w:val="EW"/>
    <w:basedOn w:val="EX"/>
    <w:rsid w:val="00862946"/>
    <w:pPr>
      <w:spacing w:after="0"/>
    </w:pPr>
  </w:style>
  <w:style w:type="paragraph" w:styleId="60">
    <w:name w:val="toc 6"/>
    <w:basedOn w:val="50"/>
    <w:next w:val="a"/>
    <w:semiHidden/>
    <w:rsid w:val="00862946"/>
    <w:pPr>
      <w:ind w:left="1985" w:hanging="1985"/>
    </w:pPr>
  </w:style>
  <w:style w:type="paragraph" w:styleId="70">
    <w:name w:val="toc 7"/>
    <w:basedOn w:val="60"/>
    <w:next w:val="a"/>
    <w:semiHidden/>
    <w:rsid w:val="00862946"/>
    <w:pPr>
      <w:ind w:left="2268" w:hanging="2268"/>
    </w:pPr>
  </w:style>
  <w:style w:type="paragraph" w:styleId="23">
    <w:name w:val="List Bullet 2"/>
    <w:basedOn w:val="a7"/>
    <w:semiHidden/>
    <w:rsid w:val="00862946"/>
    <w:pPr>
      <w:ind w:left="851"/>
    </w:pPr>
  </w:style>
  <w:style w:type="paragraph" w:styleId="31">
    <w:name w:val="List Bullet 3"/>
    <w:basedOn w:val="23"/>
    <w:semiHidden/>
    <w:rsid w:val="00862946"/>
    <w:pPr>
      <w:ind w:left="1135"/>
    </w:pPr>
  </w:style>
  <w:style w:type="paragraph" w:styleId="a3">
    <w:name w:val="List Number"/>
    <w:basedOn w:val="a8"/>
    <w:semiHidden/>
    <w:rsid w:val="00862946"/>
  </w:style>
  <w:style w:type="paragraph" w:customStyle="1" w:styleId="EQ">
    <w:name w:val="EQ"/>
    <w:basedOn w:val="a"/>
    <w:next w:val="a"/>
    <w:rsid w:val="0086294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6294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6294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6294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62946"/>
    <w:pPr>
      <w:jc w:val="right"/>
    </w:pPr>
  </w:style>
  <w:style w:type="paragraph" w:customStyle="1" w:styleId="H6">
    <w:name w:val="H6"/>
    <w:basedOn w:val="5"/>
    <w:next w:val="a"/>
    <w:rsid w:val="0086294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62946"/>
    <w:pPr>
      <w:ind w:left="851" w:hanging="851"/>
    </w:pPr>
  </w:style>
  <w:style w:type="paragraph" w:customStyle="1" w:styleId="TAL">
    <w:name w:val="TAL"/>
    <w:basedOn w:val="a"/>
    <w:rsid w:val="0086294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629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29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29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629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2946"/>
    <w:pPr>
      <w:framePr w:wrap="notBeside" w:y="16161"/>
    </w:pPr>
  </w:style>
  <w:style w:type="character" w:customStyle="1" w:styleId="ZGSM">
    <w:name w:val="ZGSM"/>
    <w:rsid w:val="00862946"/>
  </w:style>
  <w:style w:type="paragraph" w:styleId="24">
    <w:name w:val="List 2"/>
    <w:basedOn w:val="a8"/>
    <w:semiHidden/>
    <w:rsid w:val="00862946"/>
    <w:pPr>
      <w:ind w:left="851"/>
    </w:pPr>
  </w:style>
  <w:style w:type="paragraph" w:customStyle="1" w:styleId="ZG">
    <w:name w:val="ZG"/>
    <w:rsid w:val="008629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862946"/>
    <w:pPr>
      <w:ind w:left="1135"/>
    </w:pPr>
  </w:style>
  <w:style w:type="paragraph" w:styleId="41">
    <w:name w:val="List 4"/>
    <w:basedOn w:val="32"/>
    <w:semiHidden/>
    <w:rsid w:val="00862946"/>
    <w:pPr>
      <w:ind w:left="1418"/>
    </w:pPr>
  </w:style>
  <w:style w:type="paragraph" w:styleId="51">
    <w:name w:val="List 5"/>
    <w:basedOn w:val="41"/>
    <w:semiHidden/>
    <w:rsid w:val="00862946"/>
    <w:pPr>
      <w:ind w:left="1702"/>
    </w:pPr>
  </w:style>
  <w:style w:type="paragraph" w:customStyle="1" w:styleId="EditorsNote">
    <w:name w:val="Editor's Note"/>
    <w:basedOn w:val="NO"/>
    <w:rsid w:val="00862946"/>
    <w:rPr>
      <w:color w:val="FF0000"/>
    </w:rPr>
  </w:style>
  <w:style w:type="paragraph" w:styleId="a8">
    <w:name w:val="List"/>
    <w:basedOn w:val="a"/>
    <w:semiHidden/>
    <w:rsid w:val="00862946"/>
    <w:pPr>
      <w:ind w:left="568" w:hanging="284"/>
    </w:pPr>
  </w:style>
  <w:style w:type="paragraph" w:styleId="a7">
    <w:name w:val="List Bullet"/>
    <w:basedOn w:val="a8"/>
    <w:semiHidden/>
    <w:rsid w:val="00862946"/>
  </w:style>
  <w:style w:type="paragraph" w:styleId="42">
    <w:name w:val="List Bullet 4"/>
    <w:basedOn w:val="31"/>
    <w:semiHidden/>
    <w:rsid w:val="00862946"/>
    <w:pPr>
      <w:ind w:left="1418"/>
    </w:pPr>
  </w:style>
  <w:style w:type="paragraph" w:styleId="52">
    <w:name w:val="List Bullet 5"/>
    <w:basedOn w:val="42"/>
    <w:semiHidden/>
    <w:rsid w:val="00862946"/>
    <w:pPr>
      <w:ind w:left="1702"/>
    </w:pPr>
  </w:style>
  <w:style w:type="paragraph" w:customStyle="1" w:styleId="B1">
    <w:name w:val="B1"/>
    <w:basedOn w:val="a8"/>
    <w:rsid w:val="00862946"/>
  </w:style>
  <w:style w:type="paragraph" w:customStyle="1" w:styleId="B2">
    <w:name w:val="B2"/>
    <w:basedOn w:val="24"/>
    <w:rsid w:val="00862946"/>
  </w:style>
  <w:style w:type="paragraph" w:customStyle="1" w:styleId="B3">
    <w:name w:val="B3"/>
    <w:basedOn w:val="32"/>
    <w:rsid w:val="00862946"/>
  </w:style>
  <w:style w:type="paragraph" w:customStyle="1" w:styleId="B4">
    <w:name w:val="B4"/>
    <w:basedOn w:val="41"/>
    <w:rsid w:val="00862946"/>
  </w:style>
  <w:style w:type="paragraph" w:customStyle="1" w:styleId="B5">
    <w:name w:val="B5"/>
    <w:basedOn w:val="51"/>
    <w:rsid w:val="00862946"/>
  </w:style>
  <w:style w:type="paragraph" w:styleId="a9">
    <w:name w:val="footer"/>
    <w:basedOn w:val="a4"/>
    <w:semiHidden/>
    <w:rsid w:val="00862946"/>
    <w:pPr>
      <w:jc w:val="center"/>
    </w:pPr>
    <w:rPr>
      <w:i/>
    </w:rPr>
  </w:style>
  <w:style w:type="paragraph" w:customStyle="1" w:styleId="ZTD">
    <w:name w:val="ZTD"/>
    <w:basedOn w:val="ZB"/>
    <w:rsid w:val="0086294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D6B3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6D6B31"/>
    <w:rPr>
      <w:rFonts w:ascii="Arial" w:hAnsi="Arial"/>
      <w:sz w:val="36"/>
      <w:lang w:val="en-GB"/>
    </w:rPr>
  </w:style>
  <w:style w:type="paragraph" w:styleId="aa">
    <w:name w:val="List Paragraph"/>
    <w:basedOn w:val="a"/>
    <w:uiPriority w:val="34"/>
    <w:qFormat/>
    <w:rsid w:val="00271320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  <w:lang w:val="en-US" w:eastAsia="zh-CN"/>
    </w:rPr>
  </w:style>
  <w:style w:type="paragraph" w:styleId="ab">
    <w:name w:val="Normal (Web)"/>
    <w:basedOn w:val="a"/>
    <w:uiPriority w:val="99"/>
    <w:semiHidden/>
    <w:unhideWhenUsed/>
    <w:rsid w:val="00F4721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c">
    <w:name w:val="annotation reference"/>
    <w:basedOn w:val="a0"/>
    <w:uiPriority w:val="99"/>
    <w:semiHidden/>
    <w:unhideWhenUsed/>
    <w:rsid w:val="00F47212"/>
    <w:rPr>
      <w:sz w:val="16"/>
      <w:szCs w:val="16"/>
    </w:rPr>
  </w:style>
  <w:style w:type="paragraph" w:styleId="ad">
    <w:name w:val="annotation text"/>
    <w:basedOn w:val="a"/>
    <w:link w:val="Char"/>
    <w:uiPriority w:val="99"/>
    <w:semiHidden/>
    <w:unhideWhenUsed/>
    <w:rsid w:val="00F47212"/>
  </w:style>
  <w:style w:type="character" w:customStyle="1" w:styleId="Char">
    <w:name w:val="批注文字 Char"/>
    <w:basedOn w:val="a0"/>
    <w:link w:val="ad"/>
    <w:uiPriority w:val="99"/>
    <w:semiHidden/>
    <w:rsid w:val="00F47212"/>
    <w:rPr>
      <w:rFonts w:ascii="Times New Roman" w:hAnsi="Times New Roman"/>
      <w:lang w:val="en-GB" w:eastAsia="en-JM"/>
    </w:rPr>
  </w:style>
  <w:style w:type="paragraph" w:styleId="ae">
    <w:name w:val="annotation subject"/>
    <w:basedOn w:val="ad"/>
    <w:next w:val="ad"/>
    <w:link w:val="Char0"/>
    <w:uiPriority w:val="99"/>
    <w:semiHidden/>
    <w:unhideWhenUsed/>
    <w:rsid w:val="00F47212"/>
    <w:rPr>
      <w:b/>
      <w:bCs/>
    </w:rPr>
  </w:style>
  <w:style w:type="character" w:customStyle="1" w:styleId="Char0">
    <w:name w:val="批注主题 Char"/>
    <w:basedOn w:val="Char"/>
    <w:link w:val="ae"/>
    <w:uiPriority w:val="99"/>
    <w:semiHidden/>
    <w:rsid w:val="00F47212"/>
    <w:rPr>
      <w:rFonts w:ascii="Times New Roman" w:hAnsi="Times New Roman"/>
      <w:b/>
      <w:bCs/>
      <w:lang w:val="en-GB" w:eastAsia="en-JM"/>
    </w:rPr>
  </w:style>
  <w:style w:type="paragraph" w:styleId="af">
    <w:name w:val="Balloon Text"/>
    <w:basedOn w:val="a"/>
    <w:link w:val="Char1"/>
    <w:uiPriority w:val="99"/>
    <w:semiHidden/>
    <w:unhideWhenUsed/>
    <w:rsid w:val="00F47212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Char1">
    <w:name w:val="批注框文本 Char"/>
    <w:basedOn w:val="a0"/>
    <w:link w:val="af"/>
    <w:uiPriority w:val="99"/>
    <w:semiHidden/>
    <w:rsid w:val="00F47212"/>
    <w:rPr>
      <w:rFonts w:ascii="Microsoft YaHei UI" w:eastAsia="Microsoft YaHei UI" w:hAnsi="Times New Roman"/>
      <w:sz w:val="18"/>
      <w:szCs w:val="18"/>
      <w:lang w:val="en-GB" w:eastAsia="en-JM"/>
    </w:rPr>
  </w:style>
  <w:style w:type="paragraph" w:styleId="af0">
    <w:name w:val="Document Map"/>
    <w:basedOn w:val="a"/>
    <w:link w:val="Char2"/>
    <w:uiPriority w:val="99"/>
    <w:semiHidden/>
    <w:unhideWhenUsed/>
    <w:rsid w:val="009427B5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f0"/>
    <w:uiPriority w:val="99"/>
    <w:semiHidden/>
    <w:rsid w:val="009427B5"/>
    <w:rPr>
      <w:rFonts w:ascii="宋体" w:eastAsia="宋体" w:hAnsi="Times New Roman"/>
      <w:sz w:val="18"/>
      <w:szCs w:val="18"/>
      <w:lang w:val="en-GB" w:eastAsia="en-JM"/>
    </w:rPr>
  </w:style>
  <w:style w:type="paragraph" w:customStyle="1" w:styleId="References">
    <w:name w:val="References"/>
    <w:basedOn w:val="a"/>
    <w:next w:val="a"/>
    <w:rsid w:val="00BB2846"/>
    <w:pPr>
      <w:overflowPunct/>
      <w:adjustRightInd/>
      <w:snapToGrid w:val="0"/>
      <w:spacing w:after="60"/>
      <w:textAlignment w:val="auto"/>
    </w:pPr>
    <w:rPr>
      <w:rFonts w:eastAsia="宋体"/>
      <w:szCs w:val="16"/>
      <w:lang w:val="en-US" w:eastAsia="en-US"/>
    </w:rPr>
  </w:style>
  <w:style w:type="table" w:styleId="af1">
    <w:name w:val="Table Grid"/>
    <w:basedOn w:val="a1"/>
    <w:uiPriority w:val="39"/>
    <w:rsid w:val="00F224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76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24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998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3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051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190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5949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2292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1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429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67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30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99047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301172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9359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7986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5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6893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7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582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79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4408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98473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20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22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565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85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3737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67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7059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4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9048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10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75752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4727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6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57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50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51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47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433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17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39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349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362526">
          <w:marLeft w:val="1555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73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59250">
          <w:marLeft w:val="24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7462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067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81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5039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79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419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34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3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721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50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2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7429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267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5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13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67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71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9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896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9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63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319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842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284763">
          <w:marLeft w:val="15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7204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40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323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7556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4720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95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355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0354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676">
          <w:marLeft w:val="74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7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2256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239621\Deskto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C094B-6966-4EDC-B8AD-F5DD8A565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1</Pages>
  <Words>66</Words>
  <Characters>381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Wu Yong</dc:creator>
  <cp:keywords>ESA, style sheet, Winword</cp:keywords>
  <cp:lastModifiedBy>Wuyong (Eric, WRD)</cp:lastModifiedBy>
  <cp:revision>13</cp:revision>
  <cp:lastPrinted>1900-01-01T08:00:00Z</cp:lastPrinted>
  <dcterms:created xsi:type="dcterms:W3CDTF">2019-05-27T16:39:00Z</dcterms:created>
  <dcterms:modified xsi:type="dcterms:W3CDTF">2019-06-05T12:39:00Z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(3)JQzutQfxMUW9Qi9qSQw+xn7ZseLVVTBOrNUlb45fdRfm/RefZbsNcdePSzPT0/40ibXt5WRY
t3QnKLynQOPb1Tcyl6jgqpTllQmNVp8bd4YUJaGQvLR9SFIgrOQ/97GJWJRdxTdcQESAgn/0
QzQ2WOkv6KQqXu6EklH0jCSLsnqWQs8ClYtTGrAhudYz8kCfPRNh43PY2Mb+BwPwDY+Lnx4H
UdXMwH+Db/PsBMiY2y</vt:lpwstr>
  </property>
  <property fmtid="{D5CDD505-2E9C-101B-9397-08002B2CF9AE}" pid="3" name="_2015_ms_pID_7253431">
    <vt:lpwstr>/uhSoiVeH3V/wELoJmC/7gdsSXke4rY9069zTvOnuv5VVOOuLNbyrF
ZQdC5S+FK3bpAKwkNeGcVRzJSfFq+5lXoGOsjI66avhDEfIOsXKGt6rhF1f8fSRl2RRyMKeP
Sz5M/Eycrlj5ey/guG9U84n9dk+F3k96bXNZE+w39Yw+WpW49AkaakjieEEkAiEtSQyWUj2m
NJqn8s57vu1Hcv1X2FZe+goNKHD15yzf2CzP</vt:lpwstr>
  </property>
  <property fmtid="{D5CDD505-2E9C-101B-9397-08002B2CF9AE}" pid="4" name="_2015_ms_pID_7253432">
    <vt:lpwstr>R/we0m8XTBeWf1gfHDAXnU8=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1559708485</vt:lpwstr>
  </property>
</Properties>
</file>